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644" w:rsidRPr="007B24F5" w:rsidRDefault="00121644" w:rsidP="005B0088">
      <w:pPr>
        <w:pStyle w:val="Heading2"/>
        <w:rPr>
          <w:rFonts w:ascii="Times New Roman" w:eastAsia="汉鼎简仿宋" w:hAnsi="Times New Roman"/>
          <w:b w:val="0"/>
          <w:sz w:val="30"/>
          <w:szCs w:val="30"/>
        </w:rPr>
      </w:pPr>
      <w:r w:rsidRPr="007B24F5">
        <w:rPr>
          <w:rFonts w:ascii="Times New Roman" w:eastAsia="汉鼎简仿宋" w:hAnsi="Times New Roman" w:hint="eastAsia"/>
          <w:b w:val="0"/>
          <w:sz w:val="30"/>
          <w:szCs w:val="30"/>
        </w:rPr>
        <w:t>附件</w:t>
      </w:r>
      <w:r w:rsidRPr="007B24F5">
        <w:rPr>
          <w:rFonts w:ascii="Times New Roman" w:eastAsia="汉鼎简仿宋" w:hAnsi="Times New Roman"/>
          <w:b w:val="0"/>
          <w:sz w:val="30"/>
          <w:szCs w:val="30"/>
        </w:rPr>
        <w:t>2</w:t>
      </w:r>
      <w:r w:rsidRPr="007B24F5">
        <w:rPr>
          <w:rFonts w:ascii="Times New Roman" w:eastAsia="汉鼎简仿宋" w:hAnsi="Times New Roman" w:hint="eastAsia"/>
          <w:b w:val="0"/>
          <w:sz w:val="30"/>
          <w:szCs w:val="30"/>
        </w:rPr>
        <w:t>：</w:t>
      </w:r>
      <w:r w:rsidRPr="007B24F5">
        <w:rPr>
          <w:rFonts w:ascii="Times New Roman" w:eastAsia="汉鼎简仿宋" w:hAnsi="Times New Roman"/>
          <w:b w:val="0"/>
          <w:sz w:val="30"/>
          <w:szCs w:val="30"/>
        </w:rPr>
        <w:t xml:space="preserve"> </w:t>
      </w:r>
    </w:p>
    <w:p w:rsidR="00121644" w:rsidRPr="007B24F5" w:rsidRDefault="00121644" w:rsidP="003A7C23">
      <w:pPr>
        <w:pStyle w:val="Heading2"/>
        <w:ind w:firstLineChars="1400" w:firstLine="4216"/>
        <w:rPr>
          <w:rFonts w:ascii="Times New Roman" w:eastAsia="汉鼎简仿宋" w:hAnsi="Times New Roman"/>
          <w:b w:val="0"/>
          <w:sz w:val="30"/>
          <w:szCs w:val="30"/>
        </w:rPr>
      </w:pPr>
      <w:r w:rsidRPr="007B24F5">
        <w:rPr>
          <w:rFonts w:ascii="Times New Roman" w:eastAsia="仿宋_GB2312" w:hAnsi="Times New Roman" w:hint="eastAsia"/>
          <w:sz w:val="30"/>
          <w:szCs w:val="30"/>
        </w:rPr>
        <w:t>国家开放大学办学体系优秀科研成果推荐表（</w:t>
      </w:r>
      <w:r w:rsidRPr="007B24F5">
        <w:rPr>
          <w:rFonts w:ascii="Times New Roman" w:eastAsia="仿宋_GB2312" w:hAnsi="Times New Roman"/>
          <w:sz w:val="30"/>
          <w:szCs w:val="30"/>
        </w:rPr>
        <w:t>2016</w:t>
      </w:r>
      <w:r w:rsidRPr="007B24F5">
        <w:rPr>
          <w:rFonts w:ascii="Times New Roman" w:eastAsia="仿宋_GB2312" w:hAnsi="Times New Roman" w:hint="eastAsia"/>
          <w:sz w:val="30"/>
          <w:szCs w:val="30"/>
        </w:rPr>
        <w:t>）</w:t>
      </w:r>
      <w:r w:rsidRPr="00624301">
        <w:rPr>
          <w:rFonts w:ascii="Times New Roman" w:eastAsia="仿宋_GB2312" w:hAnsi="Times New Roman" w:hint="eastAsia"/>
          <w:color w:val="FF0000"/>
          <w:sz w:val="30"/>
          <w:szCs w:val="30"/>
        </w:rPr>
        <w:t>（必填）</w:t>
      </w:r>
    </w:p>
    <w:p w:rsidR="00121644" w:rsidRPr="007B24F5" w:rsidRDefault="00121644" w:rsidP="005B0088">
      <w:pPr>
        <w:rPr>
          <w:rFonts w:eastAsia="仿宋_GB2312"/>
          <w:sz w:val="24"/>
        </w:rPr>
      </w:pPr>
      <w:r w:rsidRPr="007B24F5">
        <w:rPr>
          <w:rFonts w:eastAsia="仿宋_GB2312" w:hint="eastAsia"/>
          <w:sz w:val="24"/>
        </w:rPr>
        <w:t>推荐单位（盖章）：</w:t>
      </w:r>
      <w:r w:rsidRPr="007B24F5">
        <w:rPr>
          <w:rFonts w:eastAsia="仿宋_GB2312"/>
          <w:sz w:val="24"/>
        </w:rPr>
        <w:t xml:space="preserve">                                                                    </w:t>
      </w:r>
      <w:r w:rsidRPr="007B24F5">
        <w:rPr>
          <w:rFonts w:eastAsia="仿宋_GB2312" w:hint="eastAsia"/>
          <w:sz w:val="24"/>
        </w:rPr>
        <w:t>填报日期：</w:t>
      </w:r>
      <w:r w:rsidRPr="007B24F5">
        <w:rPr>
          <w:rFonts w:eastAsia="仿宋_GB2312"/>
          <w:sz w:val="24"/>
        </w:rPr>
        <w:t xml:space="preserve">    </w:t>
      </w:r>
      <w:r w:rsidRPr="007B24F5">
        <w:rPr>
          <w:rFonts w:eastAsia="仿宋_GB2312" w:hint="eastAsia"/>
          <w:sz w:val="24"/>
        </w:rPr>
        <w:t>年</w:t>
      </w:r>
      <w:r w:rsidRPr="007B24F5">
        <w:rPr>
          <w:rFonts w:eastAsia="仿宋_GB2312"/>
          <w:sz w:val="24"/>
        </w:rPr>
        <w:t xml:space="preserve">    </w:t>
      </w:r>
      <w:r w:rsidRPr="007B24F5">
        <w:rPr>
          <w:rFonts w:eastAsia="仿宋_GB2312" w:hint="eastAsia"/>
          <w:sz w:val="24"/>
        </w:rPr>
        <w:t>月</w:t>
      </w:r>
      <w:r w:rsidRPr="007B24F5">
        <w:rPr>
          <w:rFonts w:eastAsia="仿宋_GB2312"/>
          <w:sz w:val="24"/>
        </w:rPr>
        <w:t xml:space="preserve">   </w:t>
      </w:r>
      <w:r w:rsidRPr="007B24F5">
        <w:rPr>
          <w:rFonts w:eastAsia="仿宋_GB2312" w:hint="eastAsia"/>
          <w:sz w:val="24"/>
        </w:rPr>
        <w:t>日</w:t>
      </w:r>
      <w:r w:rsidRPr="007B24F5">
        <w:rPr>
          <w:rFonts w:eastAsia="仿宋_GB2312"/>
          <w:sz w:val="24"/>
        </w:rPr>
        <w:t xml:space="preserve">     </w:t>
      </w:r>
    </w:p>
    <w:tbl>
      <w:tblPr>
        <w:tblW w:w="14601" w:type="dxa"/>
        <w:jc w:val="center"/>
        <w:tblLook w:val="00A0"/>
      </w:tblPr>
      <w:tblGrid>
        <w:gridCol w:w="744"/>
        <w:gridCol w:w="1100"/>
        <w:gridCol w:w="2693"/>
        <w:gridCol w:w="850"/>
        <w:gridCol w:w="1843"/>
        <w:gridCol w:w="709"/>
        <w:gridCol w:w="992"/>
        <w:gridCol w:w="1559"/>
        <w:gridCol w:w="1134"/>
        <w:gridCol w:w="1985"/>
        <w:gridCol w:w="992"/>
      </w:tblGrid>
      <w:tr w:rsidR="00121644" w:rsidRPr="007B24F5" w:rsidTr="00D84982">
        <w:trPr>
          <w:trHeight w:val="480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7B24F5">
              <w:rPr>
                <w:rFonts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7B24F5">
              <w:rPr>
                <w:rFonts w:hint="eastAsia"/>
                <w:b/>
                <w:bCs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7B24F5">
              <w:rPr>
                <w:rFonts w:hint="eastAsia"/>
                <w:b/>
                <w:bCs/>
                <w:kern w:val="0"/>
                <w:sz w:val="20"/>
                <w:szCs w:val="20"/>
              </w:rPr>
              <w:t>成</w:t>
            </w:r>
            <w:r w:rsidRPr="007B24F5">
              <w:rPr>
                <w:b/>
                <w:bCs/>
                <w:kern w:val="0"/>
                <w:sz w:val="20"/>
                <w:szCs w:val="20"/>
              </w:rPr>
              <w:t xml:space="preserve">   </w:t>
            </w:r>
            <w:r w:rsidRPr="007B24F5">
              <w:rPr>
                <w:rFonts w:hint="eastAsia"/>
                <w:b/>
                <w:bCs/>
                <w:kern w:val="0"/>
                <w:sz w:val="20"/>
                <w:szCs w:val="20"/>
              </w:rPr>
              <w:t>果</w:t>
            </w:r>
            <w:r w:rsidRPr="007B24F5">
              <w:rPr>
                <w:b/>
                <w:bCs/>
                <w:kern w:val="0"/>
                <w:sz w:val="20"/>
                <w:szCs w:val="20"/>
              </w:rPr>
              <w:t xml:space="preserve">  </w:t>
            </w:r>
            <w:r w:rsidRPr="007B24F5">
              <w:rPr>
                <w:rFonts w:hint="eastAsia"/>
                <w:b/>
                <w:bCs/>
                <w:kern w:val="0"/>
                <w:sz w:val="20"/>
                <w:szCs w:val="20"/>
              </w:rPr>
              <w:t>名</w:t>
            </w:r>
            <w:r w:rsidRPr="007B24F5">
              <w:rPr>
                <w:b/>
                <w:bCs/>
                <w:kern w:val="0"/>
                <w:sz w:val="20"/>
                <w:szCs w:val="20"/>
              </w:rPr>
              <w:t xml:space="preserve">  </w:t>
            </w:r>
            <w:r w:rsidRPr="007B24F5">
              <w:rPr>
                <w:rFonts w:hint="eastAsia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7B24F5">
              <w:rPr>
                <w:rFonts w:hint="eastAsia"/>
                <w:b/>
                <w:bCs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7B24F5">
              <w:rPr>
                <w:rFonts w:hint="eastAsia"/>
                <w:b/>
                <w:bCs/>
                <w:kern w:val="0"/>
                <w:sz w:val="20"/>
                <w:szCs w:val="20"/>
              </w:rPr>
              <w:t>主要合作者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7B24F5">
              <w:rPr>
                <w:rFonts w:hint="eastAsia"/>
                <w:b/>
                <w:bCs/>
                <w:kern w:val="0"/>
                <w:sz w:val="20"/>
                <w:szCs w:val="20"/>
              </w:rPr>
              <w:t>类别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7B24F5">
              <w:rPr>
                <w:rFonts w:hint="eastAsia"/>
                <w:b/>
                <w:bCs/>
                <w:kern w:val="0"/>
                <w:sz w:val="20"/>
                <w:szCs w:val="20"/>
              </w:rPr>
              <w:t>学科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7B24F5">
              <w:rPr>
                <w:rFonts w:hint="eastAsia"/>
                <w:b/>
                <w:bCs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7B24F5">
              <w:rPr>
                <w:rFonts w:hint="eastAsia"/>
                <w:b/>
                <w:bCs/>
                <w:kern w:val="0"/>
                <w:sz w:val="20"/>
                <w:szCs w:val="20"/>
              </w:rPr>
              <w:t>手机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7B24F5">
              <w:rPr>
                <w:b/>
                <w:bCs/>
                <w:kern w:val="0"/>
                <w:sz w:val="20"/>
                <w:szCs w:val="20"/>
              </w:rPr>
              <w:t>E-mail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b/>
                <w:bCs/>
                <w:kern w:val="0"/>
                <w:sz w:val="20"/>
                <w:szCs w:val="20"/>
              </w:rPr>
            </w:pPr>
            <w:r w:rsidRPr="007B24F5">
              <w:rPr>
                <w:rFonts w:hint="eastAsia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 w:rsidR="00121644" w:rsidRPr="007B24F5" w:rsidTr="00727C18">
        <w:trPr>
          <w:trHeight w:val="588"/>
          <w:jc w:val="center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B24F5">
              <w:rPr>
                <w:kern w:val="0"/>
                <w:sz w:val="20"/>
                <w:szCs w:val="20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B24F5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21644" w:rsidRPr="007B24F5" w:rsidTr="00727C18">
        <w:trPr>
          <w:trHeight w:val="588"/>
          <w:jc w:val="center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B24F5">
              <w:rPr>
                <w:kern w:val="0"/>
                <w:sz w:val="20"/>
                <w:szCs w:val="20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121644" w:rsidRPr="007B24F5" w:rsidTr="00727C18">
        <w:trPr>
          <w:trHeight w:val="588"/>
          <w:jc w:val="center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B24F5">
              <w:rPr>
                <w:kern w:val="0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644" w:rsidRPr="007B24F5" w:rsidRDefault="00121644" w:rsidP="00D84982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121644" w:rsidRPr="007B24F5" w:rsidTr="00727C18">
        <w:trPr>
          <w:trHeight w:val="588"/>
          <w:jc w:val="center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B24F5">
              <w:rPr>
                <w:kern w:val="0"/>
                <w:sz w:val="20"/>
                <w:szCs w:val="20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121644" w:rsidRPr="007B24F5" w:rsidTr="00727C18">
        <w:trPr>
          <w:trHeight w:val="588"/>
          <w:jc w:val="center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B24F5">
              <w:rPr>
                <w:kern w:val="0"/>
                <w:sz w:val="20"/>
                <w:szCs w:val="20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B24F5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21644" w:rsidRPr="007B24F5" w:rsidTr="00727C18">
        <w:trPr>
          <w:trHeight w:val="588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B24F5">
              <w:rPr>
                <w:kern w:val="0"/>
                <w:sz w:val="20"/>
                <w:szCs w:val="20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644" w:rsidRPr="007B24F5" w:rsidRDefault="00121644" w:rsidP="00D84982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7B24F5"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121644" w:rsidRPr="007B24F5" w:rsidRDefault="00121644" w:rsidP="005B0088">
      <w:r w:rsidRPr="007B24F5">
        <w:rPr>
          <w:rFonts w:eastAsia="汉鼎简仿宋" w:hint="eastAsia"/>
          <w:sz w:val="24"/>
        </w:rPr>
        <w:t>注：此表由国开各分部科研管理部门填写；</w:t>
      </w:r>
      <w:r w:rsidRPr="007B24F5">
        <w:rPr>
          <w:rFonts w:eastAsia="汉鼎简仿宋"/>
          <w:sz w:val="24"/>
        </w:rPr>
        <w:t>6</w:t>
      </w:r>
      <w:r w:rsidRPr="007B24F5">
        <w:rPr>
          <w:rFonts w:eastAsia="汉鼎简仿宋" w:hint="eastAsia"/>
          <w:sz w:val="24"/>
        </w:rPr>
        <w:t>项成果中至少有</w:t>
      </w:r>
      <w:r w:rsidRPr="007B24F5">
        <w:rPr>
          <w:rFonts w:eastAsia="汉鼎简仿宋"/>
          <w:sz w:val="24"/>
        </w:rPr>
        <w:t>2</w:t>
      </w:r>
      <w:r w:rsidRPr="007B24F5">
        <w:rPr>
          <w:rFonts w:eastAsia="汉鼎简仿宋" w:hint="eastAsia"/>
          <w:sz w:val="24"/>
        </w:rPr>
        <w:t>项来自市县基层单位；请按照推荐顺序对成果进行排序。</w:t>
      </w:r>
    </w:p>
    <w:p w:rsidR="00121644" w:rsidRPr="007B24F5" w:rsidRDefault="00121644" w:rsidP="005B0088"/>
    <w:p w:rsidR="00121644" w:rsidRPr="007B24F5" w:rsidRDefault="00121644" w:rsidP="005B0088">
      <w:pPr>
        <w:spacing w:line="540" w:lineRule="exact"/>
        <w:ind w:right="600"/>
        <w:rPr>
          <w:rFonts w:eastAsia="仿宋_GB2312"/>
          <w:color w:val="000000"/>
          <w:sz w:val="30"/>
          <w:szCs w:val="30"/>
        </w:rPr>
      </w:pPr>
    </w:p>
    <w:sectPr w:rsidR="00121644" w:rsidRPr="007B24F5" w:rsidSect="005B0088">
      <w:footerReference w:type="first" r:id="rId8"/>
      <w:pgSz w:w="16838" w:h="11906" w:orient="landscape"/>
      <w:pgMar w:top="1588" w:right="1814" w:bottom="1588" w:left="1588" w:header="851" w:footer="992" w:gutter="0"/>
      <w:cols w:space="720"/>
      <w:titlePg/>
      <w:docGrid w:type="lines" w:linePitch="28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/>
    <wne:keymap wne:kcmPrimary="0230"/>
    <wne:keymap wne:kcmPrimary="0232"/>
    <wne:keymap wne:kcmPrimary="0235"/>
    <wne:keymap wne:kcmPrimary="02DB"/>
    <wne:keymap wne:kcmPrimary="02DD"/>
    <wne:keymap wne:kcmPrimary="0346"/>
    <wne:keymap wne:kcmPrimary="0631"/>
    <wne:keymap wne:kcmPrimary="0632"/>
    <wne:keymap wne:kcmPrimary="0633"/>
  </wne:keymap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644" w:rsidRDefault="00121644" w:rsidP="00043FE5">
      <w:r>
        <w:separator/>
      </w:r>
    </w:p>
  </w:endnote>
  <w:endnote w:type="continuationSeparator" w:id="0">
    <w:p w:rsidR="00121644" w:rsidRDefault="00121644" w:rsidP="00043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 Light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汉鼎简仿宋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644" w:rsidRDefault="00121644" w:rsidP="00887917">
    <w:pPr>
      <w:pStyle w:val="Footer"/>
      <w:jc w:val="center"/>
    </w:pPr>
    <w:r>
      <w:t>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644" w:rsidRDefault="00121644" w:rsidP="00043FE5">
      <w:r>
        <w:separator/>
      </w:r>
    </w:p>
  </w:footnote>
  <w:footnote w:type="continuationSeparator" w:id="0">
    <w:p w:rsidR="00121644" w:rsidRDefault="00121644" w:rsidP="00043F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361C9"/>
    <w:multiLevelType w:val="hybridMultilevel"/>
    <w:tmpl w:val="30824B66"/>
    <w:lvl w:ilvl="0" w:tplc="0409000F">
      <w:start w:val="1"/>
      <w:numFmt w:val="decimal"/>
      <w:lvlText w:val="%1."/>
      <w:lvlJc w:val="left"/>
      <w:pPr>
        <w:ind w:left="846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  <w:rPr>
        <w:rFonts w:cs="Times New Roman"/>
      </w:rPr>
    </w:lvl>
  </w:abstractNum>
  <w:abstractNum w:abstractNumId="1">
    <w:nsid w:val="09EC62AD"/>
    <w:multiLevelType w:val="hybridMultilevel"/>
    <w:tmpl w:val="2CB230C4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28FB61C0"/>
    <w:multiLevelType w:val="hybridMultilevel"/>
    <w:tmpl w:val="7C7286A4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2E45511E"/>
    <w:multiLevelType w:val="hybridMultilevel"/>
    <w:tmpl w:val="554A8ACE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45DE0E3F"/>
    <w:multiLevelType w:val="hybridMultilevel"/>
    <w:tmpl w:val="81C83D3E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513367CD"/>
    <w:multiLevelType w:val="hybridMultilevel"/>
    <w:tmpl w:val="CD6E8090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7D4E6022"/>
    <w:multiLevelType w:val="hybridMultilevel"/>
    <w:tmpl w:val="2CB230C4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9A7"/>
    <w:rsid w:val="00011293"/>
    <w:rsid w:val="00013FFA"/>
    <w:rsid w:val="00030821"/>
    <w:rsid w:val="000319BD"/>
    <w:rsid w:val="00033D14"/>
    <w:rsid w:val="00043FE5"/>
    <w:rsid w:val="000523D4"/>
    <w:rsid w:val="000679E8"/>
    <w:rsid w:val="0007253E"/>
    <w:rsid w:val="00072A51"/>
    <w:rsid w:val="000905AF"/>
    <w:rsid w:val="00092704"/>
    <w:rsid w:val="000A6B29"/>
    <w:rsid w:val="000A79E2"/>
    <w:rsid w:val="000B121E"/>
    <w:rsid w:val="000B65CA"/>
    <w:rsid w:val="000C677A"/>
    <w:rsid w:val="000E3E78"/>
    <w:rsid w:val="000E68FF"/>
    <w:rsid w:val="000F3484"/>
    <w:rsid w:val="000F3698"/>
    <w:rsid w:val="000F7F7B"/>
    <w:rsid w:val="0011182B"/>
    <w:rsid w:val="00121644"/>
    <w:rsid w:val="00124682"/>
    <w:rsid w:val="00127B5B"/>
    <w:rsid w:val="001405F3"/>
    <w:rsid w:val="00144F7A"/>
    <w:rsid w:val="00160FCF"/>
    <w:rsid w:val="00162842"/>
    <w:rsid w:val="001754A8"/>
    <w:rsid w:val="001868A1"/>
    <w:rsid w:val="001A4A7B"/>
    <w:rsid w:val="001A5397"/>
    <w:rsid w:val="001A5D40"/>
    <w:rsid w:val="001B648C"/>
    <w:rsid w:val="001C42C8"/>
    <w:rsid w:val="001E0AA7"/>
    <w:rsid w:val="001E3019"/>
    <w:rsid w:val="001E5622"/>
    <w:rsid w:val="00201270"/>
    <w:rsid w:val="002015C1"/>
    <w:rsid w:val="00204021"/>
    <w:rsid w:val="00207F3E"/>
    <w:rsid w:val="002129A7"/>
    <w:rsid w:val="00214290"/>
    <w:rsid w:val="00223278"/>
    <w:rsid w:val="00237610"/>
    <w:rsid w:val="002424B4"/>
    <w:rsid w:val="002449A8"/>
    <w:rsid w:val="002475C8"/>
    <w:rsid w:val="00261918"/>
    <w:rsid w:val="0026315F"/>
    <w:rsid w:val="00275252"/>
    <w:rsid w:val="00296924"/>
    <w:rsid w:val="002B3654"/>
    <w:rsid w:val="002B7C95"/>
    <w:rsid w:val="002C1A9C"/>
    <w:rsid w:val="002C33F7"/>
    <w:rsid w:val="002E1589"/>
    <w:rsid w:val="002E5431"/>
    <w:rsid w:val="002F41D1"/>
    <w:rsid w:val="003109A1"/>
    <w:rsid w:val="0031149A"/>
    <w:rsid w:val="00321054"/>
    <w:rsid w:val="003238CF"/>
    <w:rsid w:val="00323D86"/>
    <w:rsid w:val="00324715"/>
    <w:rsid w:val="00325770"/>
    <w:rsid w:val="00327029"/>
    <w:rsid w:val="00333A86"/>
    <w:rsid w:val="00350FDD"/>
    <w:rsid w:val="00354E81"/>
    <w:rsid w:val="00355D8E"/>
    <w:rsid w:val="0035749E"/>
    <w:rsid w:val="00363B89"/>
    <w:rsid w:val="00375954"/>
    <w:rsid w:val="00377626"/>
    <w:rsid w:val="00381A44"/>
    <w:rsid w:val="00383C9C"/>
    <w:rsid w:val="00391B38"/>
    <w:rsid w:val="003A53D9"/>
    <w:rsid w:val="003A7C23"/>
    <w:rsid w:val="003C367A"/>
    <w:rsid w:val="003D006A"/>
    <w:rsid w:val="003E2444"/>
    <w:rsid w:val="003E4435"/>
    <w:rsid w:val="003F2B73"/>
    <w:rsid w:val="003F53DD"/>
    <w:rsid w:val="00400936"/>
    <w:rsid w:val="00410342"/>
    <w:rsid w:val="00412DF6"/>
    <w:rsid w:val="0041461D"/>
    <w:rsid w:val="00420531"/>
    <w:rsid w:val="00425C42"/>
    <w:rsid w:val="00430DF4"/>
    <w:rsid w:val="00432C05"/>
    <w:rsid w:val="004424F2"/>
    <w:rsid w:val="00443576"/>
    <w:rsid w:val="00447FE5"/>
    <w:rsid w:val="0045602B"/>
    <w:rsid w:val="004639F3"/>
    <w:rsid w:val="00465190"/>
    <w:rsid w:val="004703AB"/>
    <w:rsid w:val="00474E4C"/>
    <w:rsid w:val="004759E3"/>
    <w:rsid w:val="0048106C"/>
    <w:rsid w:val="004839F7"/>
    <w:rsid w:val="00487FD3"/>
    <w:rsid w:val="004A1C7A"/>
    <w:rsid w:val="004A3312"/>
    <w:rsid w:val="004A3452"/>
    <w:rsid w:val="004A70A7"/>
    <w:rsid w:val="004B3443"/>
    <w:rsid w:val="004B39E8"/>
    <w:rsid w:val="004D08FD"/>
    <w:rsid w:val="004D4B7C"/>
    <w:rsid w:val="004E237E"/>
    <w:rsid w:val="004E73E1"/>
    <w:rsid w:val="004F04AD"/>
    <w:rsid w:val="004F53B8"/>
    <w:rsid w:val="00505689"/>
    <w:rsid w:val="00522439"/>
    <w:rsid w:val="00534363"/>
    <w:rsid w:val="00544BF8"/>
    <w:rsid w:val="00547EDC"/>
    <w:rsid w:val="005509DC"/>
    <w:rsid w:val="00551518"/>
    <w:rsid w:val="00561083"/>
    <w:rsid w:val="00585539"/>
    <w:rsid w:val="00595082"/>
    <w:rsid w:val="005951CF"/>
    <w:rsid w:val="005A05F0"/>
    <w:rsid w:val="005A4036"/>
    <w:rsid w:val="005B0088"/>
    <w:rsid w:val="005B1A81"/>
    <w:rsid w:val="005F036A"/>
    <w:rsid w:val="005F06F2"/>
    <w:rsid w:val="005F3D65"/>
    <w:rsid w:val="005F43F2"/>
    <w:rsid w:val="00600BB2"/>
    <w:rsid w:val="00610554"/>
    <w:rsid w:val="00610972"/>
    <w:rsid w:val="00614AAE"/>
    <w:rsid w:val="00615045"/>
    <w:rsid w:val="006240AE"/>
    <w:rsid w:val="00624301"/>
    <w:rsid w:val="00641157"/>
    <w:rsid w:val="00642954"/>
    <w:rsid w:val="00643BBB"/>
    <w:rsid w:val="00647914"/>
    <w:rsid w:val="006529FC"/>
    <w:rsid w:val="0066010B"/>
    <w:rsid w:val="00661B77"/>
    <w:rsid w:val="006625CD"/>
    <w:rsid w:val="006628F2"/>
    <w:rsid w:val="0067427E"/>
    <w:rsid w:val="00675C23"/>
    <w:rsid w:val="00681083"/>
    <w:rsid w:val="00681946"/>
    <w:rsid w:val="0068645E"/>
    <w:rsid w:val="006B2169"/>
    <w:rsid w:val="006C340E"/>
    <w:rsid w:val="006C55D7"/>
    <w:rsid w:val="006C62AA"/>
    <w:rsid w:val="006D6DD0"/>
    <w:rsid w:val="006E595F"/>
    <w:rsid w:val="006E7D19"/>
    <w:rsid w:val="006F0B9A"/>
    <w:rsid w:val="006F15CC"/>
    <w:rsid w:val="006F7ED9"/>
    <w:rsid w:val="00700FBF"/>
    <w:rsid w:val="0070230F"/>
    <w:rsid w:val="0070549A"/>
    <w:rsid w:val="0070617A"/>
    <w:rsid w:val="007275CC"/>
    <w:rsid w:val="00727C18"/>
    <w:rsid w:val="00733C48"/>
    <w:rsid w:val="00747B09"/>
    <w:rsid w:val="00747F54"/>
    <w:rsid w:val="007640C0"/>
    <w:rsid w:val="00767CA2"/>
    <w:rsid w:val="007A3CEB"/>
    <w:rsid w:val="007A5320"/>
    <w:rsid w:val="007B24F5"/>
    <w:rsid w:val="007C20EC"/>
    <w:rsid w:val="007C43EE"/>
    <w:rsid w:val="007D381E"/>
    <w:rsid w:val="007E0A69"/>
    <w:rsid w:val="007E3151"/>
    <w:rsid w:val="007E6C26"/>
    <w:rsid w:val="007F345C"/>
    <w:rsid w:val="007F6247"/>
    <w:rsid w:val="00816AEC"/>
    <w:rsid w:val="00823A18"/>
    <w:rsid w:val="00827FF0"/>
    <w:rsid w:val="008362F6"/>
    <w:rsid w:val="0083637F"/>
    <w:rsid w:val="00853570"/>
    <w:rsid w:val="00865D0C"/>
    <w:rsid w:val="008754C0"/>
    <w:rsid w:val="00875904"/>
    <w:rsid w:val="00887917"/>
    <w:rsid w:val="0089002F"/>
    <w:rsid w:val="00891D14"/>
    <w:rsid w:val="008936BD"/>
    <w:rsid w:val="008A3272"/>
    <w:rsid w:val="008C14D6"/>
    <w:rsid w:val="008C1D07"/>
    <w:rsid w:val="008C2FED"/>
    <w:rsid w:val="008D5611"/>
    <w:rsid w:val="008D72E7"/>
    <w:rsid w:val="008E5730"/>
    <w:rsid w:val="008E5751"/>
    <w:rsid w:val="008F25C8"/>
    <w:rsid w:val="0090033D"/>
    <w:rsid w:val="00900B87"/>
    <w:rsid w:val="00902FD9"/>
    <w:rsid w:val="0091215B"/>
    <w:rsid w:val="009150A3"/>
    <w:rsid w:val="00935A28"/>
    <w:rsid w:val="009424DA"/>
    <w:rsid w:val="0094759C"/>
    <w:rsid w:val="00950285"/>
    <w:rsid w:val="00951B24"/>
    <w:rsid w:val="009564E8"/>
    <w:rsid w:val="0096035C"/>
    <w:rsid w:val="00960F1F"/>
    <w:rsid w:val="0096614C"/>
    <w:rsid w:val="009779C7"/>
    <w:rsid w:val="00982414"/>
    <w:rsid w:val="009912F9"/>
    <w:rsid w:val="009B650F"/>
    <w:rsid w:val="009D30B8"/>
    <w:rsid w:val="009D62FC"/>
    <w:rsid w:val="00A13C0B"/>
    <w:rsid w:val="00A24723"/>
    <w:rsid w:val="00A27791"/>
    <w:rsid w:val="00A36DAF"/>
    <w:rsid w:val="00A41AE7"/>
    <w:rsid w:val="00A44BAF"/>
    <w:rsid w:val="00A46777"/>
    <w:rsid w:val="00A52C7D"/>
    <w:rsid w:val="00A552CF"/>
    <w:rsid w:val="00A6014F"/>
    <w:rsid w:val="00A8205E"/>
    <w:rsid w:val="00A929AF"/>
    <w:rsid w:val="00AA0175"/>
    <w:rsid w:val="00AB3AC0"/>
    <w:rsid w:val="00AB4825"/>
    <w:rsid w:val="00AC0B4D"/>
    <w:rsid w:val="00AC24D6"/>
    <w:rsid w:val="00AC6AC3"/>
    <w:rsid w:val="00AD57FC"/>
    <w:rsid w:val="00AE6079"/>
    <w:rsid w:val="00AF2FDF"/>
    <w:rsid w:val="00AF79DA"/>
    <w:rsid w:val="00B0435E"/>
    <w:rsid w:val="00B067BE"/>
    <w:rsid w:val="00B07A78"/>
    <w:rsid w:val="00B07FE9"/>
    <w:rsid w:val="00B145D1"/>
    <w:rsid w:val="00B24469"/>
    <w:rsid w:val="00B305AA"/>
    <w:rsid w:val="00B33861"/>
    <w:rsid w:val="00B3647D"/>
    <w:rsid w:val="00B37258"/>
    <w:rsid w:val="00B43CEF"/>
    <w:rsid w:val="00B444A0"/>
    <w:rsid w:val="00B51E54"/>
    <w:rsid w:val="00B56850"/>
    <w:rsid w:val="00B60AD0"/>
    <w:rsid w:val="00B80143"/>
    <w:rsid w:val="00B86E98"/>
    <w:rsid w:val="00B9025C"/>
    <w:rsid w:val="00B957B9"/>
    <w:rsid w:val="00B959FF"/>
    <w:rsid w:val="00B95B50"/>
    <w:rsid w:val="00BA0433"/>
    <w:rsid w:val="00BA4BD7"/>
    <w:rsid w:val="00BC2113"/>
    <w:rsid w:val="00BC7031"/>
    <w:rsid w:val="00BD2747"/>
    <w:rsid w:val="00BD5391"/>
    <w:rsid w:val="00BE6BE2"/>
    <w:rsid w:val="00BE70FB"/>
    <w:rsid w:val="00BE7AAC"/>
    <w:rsid w:val="00BE7B73"/>
    <w:rsid w:val="00BF1208"/>
    <w:rsid w:val="00BF2050"/>
    <w:rsid w:val="00BF5290"/>
    <w:rsid w:val="00C01BC8"/>
    <w:rsid w:val="00C04C9E"/>
    <w:rsid w:val="00C11840"/>
    <w:rsid w:val="00C200F7"/>
    <w:rsid w:val="00C45307"/>
    <w:rsid w:val="00C54BB6"/>
    <w:rsid w:val="00C612F3"/>
    <w:rsid w:val="00C61B76"/>
    <w:rsid w:val="00C63449"/>
    <w:rsid w:val="00C70331"/>
    <w:rsid w:val="00C70DB5"/>
    <w:rsid w:val="00C72A0C"/>
    <w:rsid w:val="00C75CC4"/>
    <w:rsid w:val="00C7701F"/>
    <w:rsid w:val="00C77D4B"/>
    <w:rsid w:val="00C9117D"/>
    <w:rsid w:val="00CA27E6"/>
    <w:rsid w:val="00CA57A0"/>
    <w:rsid w:val="00CA6C36"/>
    <w:rsid w:val="00CB1EB1"/>
    <w:rsid w:val="00CB5659"/>
    <w:rsid w:val="00CB6648"/>
    <w:rsid w:val="00CD1382"/>
    <w:rsid w:val="00CD35AE"/>
    <w:rsid w:val="00CE15CB"/>
    <w:rsid w:val="00CE3C7E"/>
    <w:rsid w:val="00CE6A72"/>
    <w:rsid w:val="00D223FA"/>
    <w:rsid w:val="00D24C2C"/>
    <w:rsid w:val="00D259ED"/>
    <w:rsid w:val="00D269BD"/>
    <w:rsid w:val="00D41351"/>
    <w:rsid w:val="00D42C1A"/>
    <w:rsid w:val="00D54325"/>
    <w:rsid w:val="00D549D0"/>
    <w:rsid w:val="00D6289A"/>
    <w:rsid w:val="00D73826"/>
    <w:rsid w:val="00D8126E"/>
    <w:rsid w:val="00D83290"/>
    <w:rsid w:val="00D84982"/>
    <w:rsid w:val="00DA1427"/>
    <w:rsid w:val="00DA3D7E"/>
    <w:rsid w:val="00DA4EBE"/>
    <w:rsid w:val="00DC11D5"/>
    <w:rsid w:val="00DE5776"/>
    <w:rsid w:val="00DE75A0"/>
    <w:rsid w:val="00DF27C5"/>
    <w:rsid w:val="00E07F91"/>
    <w:rsid w:val="00E10597"/>
    <w:rsid w:val="00E130A4"/>
    <w:rsid w:val="00E174B5"/>
    <w:rsid w:val="00E17E88"/>
    <w:rsid w:val="00E27B30"/>
    <w:rsid w:val="00E369F4"/>
    <w:rsid w:val="00E41BF2"/>
    <w:rsid w:val="00E41F94"/>
    <w:rsid w:val="00E447E0"/>
    <w:rsid w:val="00E44EFC"/>
    <w:rsid w:val="00E450D6"/>
    <w:rsid w:val="00E744A4"/>
    <w:rsid w:val="00E7492B"/>
    <w:rsid w:val="00E770DF"/>
    <w:rsid w:val="00E80F2E"/>
    <w:rsid w:val="00E8110F"/>
    <w:rsid w:val="00E8185E"/>
    <w:rsid w:val="00E85F65"/>
    <w:rsid w:val="00E929AE"/>
    <w:rsid w:val="00EA3CD4"/>
    <w:rsid w:val="00EA68F8"/>
    <w:rsid w:val="00EB1577"/>
    <w:rsid w:val="00EB278A"/>
    <w:rsid w:val="00EC3532"/>
    <w:rsid w:val="00EC363C"/>
    <w:rsid w:val="00EE795B"/>
    <w:rsid w:val="00EF1C2B"/>
    <w:rsid w:val="00EF7775"/>
    <w:rsid w:val="00F021EC"/>
    <w:rsid w:val="00F10C3D"/>
    <w:rsid w:val="00F11E50"/>
    <w:rsid w:val="00F12A70"/>
    <w:rsid w:val="00F13844"/>
    <w:rsid w:val="00F25188"/>
    <w:rsid w:val="00F3335E"/>
    <w:rsid w:val="00F339EB"/>
    <w:rsid w:val="00F41F80"/>
    <w:rsid w:val="00F468B5"/>
    <w:rsid w:val="00F515B2"/>
    <w:rsid w:val="00F52073"/>
    <w:rsid w:val="00F54660"/>
    <w:rsid w:val="00F56659"/>
    <w:rsid w:val="00F57FEF"/>
    <w:rsid w:val="00F60155"/>
    <w:rsid w:val="00F610A8"/>
    <w:rsid w:val="00F7255D"/>
    <w:rsid w:val="00F75AEE"/>
    <w:rsid w:val="00F81EDD"/>
    <w:rsid w:val="00F835E5"/>
    <w:rsid w:val="00F904CB"/>
    <w:rsid w:val="00F91EBA"/>
    <w:rsid w:val="00FA05F5"/>
    <w:rsid w:val="00FB357C"/>
    <w:rsid w:val="00FB64DC"/>
    <w:rsid w:val="00FC1EC2"/>
    <w:rsid w:val="00FD1B1B"/>
    <w:rsid w:val="00FE4DA6"/>
    <w:rsid w:val="00FE4FFE"/>
    <w:rsid w:val="00FE7808"/>
    <w:rsid w:val="00FF0949"/>
    <w:rsid w:val="00FF6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924"/>
    <w:pPr>
      <w:widowControl w:val="0"/>
      <w:jc w:val="both"/>
    </w:pPr>
    <w:rPr>
      <w:rFonts w:ascii="Times New Roman" w:hAnsi="Times New Roman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87FD3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87FD3"/>
    <w:rPr>
      <w:rFonts w:ascii="Calibri Light" w:eastAsia="宋体" w:hAnsi="Calibri Light" w:cs="Times New Roman"/>
      <w:b/>
      <w:bCs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296924"/>
    <w:pPr>
      <w:spacing w:after="120"/>
    </w:pPr>
    <w:rPr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96924"/>
    <w:rPr>
      <w:rFonts w:ascii="Times New Roman" w:eastAsia="宋体" w:hAnsi="Times New Roman" w:cs="Times New Roman"/>
      <w:sz w:val="24"/>
      <w:szCs w:val="24"/>
      <w:lang w:val="ru-RU" w:eastAsia="zh-CN"/>
    </w:rPr>
  </w:style>
  <w:style w:type="paragraph" w:styleId="NormalWeb">
    <w:name w:val="Normal (Web)"/>
    <w:basedOn w:val="Normal"/>
    <w:uiPriority w:val="99"/>
    <w:semiHidden/>
    <w:rsid w:val="007275C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TableGrid">
    <w:name w:val="Table Grid"/>
    <w:basedOn w:val="TableNormal"/>
    <w:uiPriority w:val="99"/>
    <w:rsid w:val="00767CA2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D72E7"/>
    <w:pPr>
      <w:ind w:firstLineChars="200" w:firstLine="420"/>
    </w:pPr>
  </w:style>
  <w:style w:type="character" w:styleId="Emphasis">
    <w:name w:val="Emphasis"/>
    <w:basedOn w:val="DefaultParagraphFont"/>
    <w:uiPriority w:val="99"/>
    <w:qFormat/>
    <w:rsid w:val="00F835E5"/>
    <w:rPr>
      <w:rFonts w:cs="Times New Roman"/>
      <w:i/>
      <w:iCs/>
    </w:rPr>
  </w:style>
  <w:style w:type="paragraph" w:styleId="Header">
    <w:name w:val="header"/>
    <w:basedOn w:val="Normal"/>
    <w:link w:val="HeaderChar"/>
    <w:uiPriority w:val="99"/>
    <w:semiHidden/>
    <w:rsid w:val="00043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43FE5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043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43FE5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A552CF"/>
    <w:rPr>
      <w:rFonts w:cs="Times New Roman"/>
    </w:rPr>
  </w:style>
  <w:style w:type="paragraph" w:styleId="Date">
    <w:name w:val="Date"/>
    <w:basedOn w:val="Normal"/>
    <w:next w:val="Normal"/>
    <w:link w:val="DateChar"/>
    <w:uiPriority w:val="99"/>
    <w:rsid w:val="00A552CF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locked/>
    <w:rsid w:val="00A552CF"/>
    <w:rPr>
      <w:rFonts w:ascii="Times New Roman" w:eastAsia="宋体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D24C2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24C2C"/>
    <w:rPr>
      <w:rFonts w:ascii="Times New Roman" w:eastAsia="宋体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B0435E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787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49</Words>
  <Characters>281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国开研〔2016〕3号</dc:title>
  <dc:subject/>
  <dc:creator>oucgang</dc:creator>
  <cp:keywords/>
  <dc:description/>
  <cp:lastModifiedBy>Lenovo User</cp:lastModifiedBy>
  <cp:revision>10</cp:revision>
  <cp:lastPrinted>2016-07-20T06:59:00Z</cp:lastPrinted>
  <dcterms:created xsi:type="dcterms:W3CDTF">2016-07-29T08:40:00Z</dcterms:created>
  <dcterms:modified xsi:type="dcterms:W3CDTF">2016-07-29T09:16:00Z</dcterms:modified>
</cp:coreProperties>
</file>